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254D" w14:textId="77777777" w:rsidR="000E508A" w:rsidRDefault="000E508A" w:rsidP="000E50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JONES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229E3BA" w14:textId="77777777" w:rsidR="000E508A" w:rsidRDefault="000E508A" w:rsidP="000E50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12077F" w14:textId="77777777" w:rsidR="000E508A" w:rsidRDefault="000E508A" w:rsidP="000E50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B6846F" w14:textId="77777777" w:rsidR="000E508A" w:rsidRDefault="000E508A" w:rsidP="000E50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Cirencester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17033C04" w14:textId="77777777" w:rsidR="000E508A" w:rsidRDefault="000E508A" w:rsidP="000E50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lands of Martin Ferrers(q.v.).</w:t>
      </w:r>
    </w:p>
    <w:p w14:paraId="722226F0" w14:textId="77777777" w:rsidR="000E508A" w:rsidRDefault="000E508A" w:rsidP="000E508A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3CBBF3" w14:textId="77777777" w:rsidR="000E508A" w:rsidRDefault="000E508A" w:rsidP="000E508A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p.20)</w:t>
      </w:r>
    </w:p>
    <w:p w14:paraId="6C032F5E" w14:textId="77777777" w:rsidR="000E508A" w:rsidRDefault="000E508A" w:rsidP="000E508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13D1E09" w14:textId="77777777" w:rsidR="000E508A" w:rsidRDefault="000E508A" w:rsidP="000E508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0B626E6" w14:textId="77777777" w:rsidR="000E508A" w:rsidRPr="00C54EF5" w:rsidRDefault="000E508A" w:rsidP="000E50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October 2021</w:t>
      </w:r>
    </w:p>
    <w:p w14:paraId="1A60665A" w14:textId="56FF010C" w:rsidR="00BA00AB" w:rsidRPr="000E508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E50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83B78" w14:textId="77777777" w:rsidR="000E508A" w:rsidRDefault="000E508A" w:rsidP="009139A6">
      <w:r>
        <w:separator/>
      </w:r>
    </w:p>
  </w:endnote>
  <w:endnote w:type="continuationSeparator" w:id="0">
    <w:p w14:paraId="60331007" w14:textId="77777777" w:rsidR="000E508A" w:rsidRDefault="000E50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AD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D12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DFD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34CC7" w14:textId="77777777" w:rsidR="000E508A" w:rsidRDefault="000E508A" w:rsidP="009139A6">
      <w:r>
        <w:separator/>
      </w:r>
    </w:p>
  </w:footnote>
  <w:footnote w:type="continuationSeparator" w:id="0">
    <w:p w14:paraId="24FD822D" w14:textId="77777777" w:rsidR="000E508A" w:rsidRDefault="000E50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C8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40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19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8A"/>
    <w:rsid w:val="000666E0"/>
    <w:rsid w:val="000E508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271D7"/>
  <w15:chartTrackingRefBased/>
  <w15:docId w15:val="{548E792A-9A77-458F-9A77-26696DCD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2021-10-17T20:07:00Z</dcterms:created>
  <dcterms:modified xsi:type="dcterms:W3CDTF">2021-10-17T20:08:00Z</dcterms:modified>
</cp:coreProperties>
</file>